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0B28DB">
        <w:rPr>
          <w:rFonts w:ascii="Times New Roman" w:hAnsi="Times New Roman"/>
          <w:b/>
          <w:noProof/>
          <w:sz w:val="44"/>
          <w:szCs w:val="44"/>
        </w:rPr>
        <w:t xml:space="preserve">Parts of a Computer </w:t>
      </w:r>
    </w:p>
    <w:p w:rsidR="006562EB" w:rsidRPr="006E13DF" w:rsidRDefault="00AC4F1C" w:rsidP="00384E4B">
      <w:pPr>
        <w:rPr>
          <w:rFonts w:ascii="Arial" w:hAnsi="Arial" w:cs="Arial"/>
        </w:rPr>
      </w:pPr>
      <w:r w:rsidRPr="00AC4F1C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FA4E5B" w:rsidRDefault="009C654F" w:rsidP="00FA4E5B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</w:p>
          <w:p w:rsidR="009C654F" w:rsidRPr="00504A65" w:rsidRDefault="009C3DEB" w:rsidP="00FA4E5B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irections: Use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 and/or use the textbook to find the translation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 xml:space="preserve">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9D61E2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0B28DB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0B28DB" w:rsidRPr="009C3DEB" w:rsidRDefault="000B28D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0B28DB" w:rsidRPr="000B28DB" w:rsidRDefault="000B28DB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0B28DB">
              <w:rPr>
                <w:rFonts w:ascii="Times New Roman" w:hAnsi="Times New Roman"/>
                <w:color w:val="000000"/>
              </w:rPr>
              <w:t>keyboard</w:t>
            </w:r>
          </w:p>
        </w:tc>
        <w:tc>
          <w:tcPr>
            <w:tcW w:w="6693" w:type="dxa"/>
          </w:tcPr>
          <w:p w:rsidR="000B28DB" w:rsidRPr="009C3DEB" w:rsidRDefault="000B28D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0B28DB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0B28DB" w:rsidRPr="009C3DEB" w:rsidRDefault="000B28D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0B28DB" w:rsidRPr="000B28DB" w:rsidRDefault="000B28DB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0B28DB">
              <w:rPr>
                <w:rFonts w:ascii="Times New Roman" w:hAnsi="Times New Roman"/>
                <w:color w:val="000000"/>
              </w:rPr>
              <w:t>keys</w:t>
            </w:r>
          </w:p>
        </w:tc>
        <w:tc>
          <w:tcPr>
            <w:tcW w:w="6693" w:type="dxa"/>
          </w:tcPr>
          <w:p w:rsidR="000B28DB" w:rsidRPr="009C3DEB" w:rsidRDefault="000B28D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0B28DB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0B28DB" w:rsidRPr="009C3DEB" w:rsidRDefault="000B28DB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0B28DB" w:rsidRPr="000B28DB" w:rsidRDefault="000B28DB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0B28DB">
              <w:rPr>
                <w:rFonts w:ascii="Times New Roman" w:hAnsi="Times New Roman"/>
                <w:color w:val="000000"/>
              </w:rPr>
              <w:t>monitor</w:t>
            </w:r>
          </w:p>
        </w:tc>
        <w:tc>
          <w:tcPr>
            <w:tcW w:w="6693" w:type="dxa"/>
          </w:tcPr>
          <w:p w:rsidR="000B28DB" w:rsidRPr="009C3DEB" w:rsidRDefault="000B28D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0B28DB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0B28DB" w:rsidRPr="009C3DEB" w:rsidRDefault="000B28D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0B28DB" w:rsidRPr="000B28DB" w:rsidRDefault="000B28DB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0B28DB">
              <w:rPr>
                <w:rFonts w:ascii="Times New Roman" w:hAnsi="Times New Roman"/>
                <w:color w:val="000000"/>
              </w:rPr>
              <w:t>screen</w:t>
            </w:r>
          </w:p>
        </w:tc>
        <w:tc>
          <w:tcPr>
            <w:tcW w:w="6693" w:type="dxa"/>
          </w:tcPr>
          <w:p w:rsidR="000B28DB" w:rsidRPr="009C3DEB" w:rsidRDefault="000B28D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0B28DB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0B28DB" w:rsidRPr="009C3DEB" w:rsidRDefault="000B28D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0B28DB" w:rsidRPr="000B28DB" w:rsidRDefault="000B28DB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0B28DB">
              <w:rPr>
                <w:rFonts w:ascii="Times New Roman" w:hAnsi="Times New Roman"/>
                <w:color w:val="000000"/>
              </w:rPr>
              <w:t>mouse</w:t>
            </w:r>
          </w:p>
        </w:tc>
        <w:tc>
          <w:tcPr>
            <w:tcW w:w="6693" w:type="dxa"/>
          </w:tcPr>
          <w:p w:rsidR="000B28DB" w:rsidRPr="009C3DEB" w:rsidRDefault="000B28D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0B28DB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0B28DB" w:rsidRPr="009C3DEB" w:rsidRDefault="000B28D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0B28DB" w:rsidRPr="000B28DB" w:rsidRDefault="000B28DB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0B28DB">
              <w:rPr>
                <w:rFonts w:ascii="Times New Roman" w:hAnsi="Times New Roman"/>
                <w:color w:val="000000"/>
              </w:rPr>
              <w:t>CPU</w:t>
            </w:r>
          </w:p>
        </w:tc>
        <w:tc>
          <w:tcPr>
            <w:tcW w:w="6693" w:type="dxa"/>
          </w:tcPr>
          <w:p w:rsidR="000B28DB" w:rsidRPr="009C3DEB" w:rsidRDefault="000B28D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0B28DB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0B28DB" w:rsidRPr="009C3DEB" w:rsidRDefault="000B28D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0B28DB" w:rsidRPr="000B28DB" w:rsidRDefault="000B28DB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0B28DB">
              <w:rPr>
                <w:rFonts w:ascii="Times New Roman" w:hAnsi="Times New Roman"/>
                <w:color w:val="000000"/>
              </w:rPr>
              <w:t>CD drive</w:t>
            </w:r>
          </w:p>
        </w:tc>
        <w:tc>
          <w:tcPr>
            <w:tcW w:w="6693" w:type="dxa"/>
          </w:tcPr>
          <w:p w:rsidR="000B28DB" w:rsidRPr="009C3DEB" w:rsidRDefault="000B28D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0B28DB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0B28DB" w:rsidRPr="009C3DEB" w:rsidRDefault="000B28D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0B28DB" w:rsidRPr="000B28DB" w:rsidRDefault="000B28DB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0B28DB">
              <w:rPr>
                <w:rFonts w:ascii="Times New Roman" w:hAnsi="Times New Roman"/>
                <w:color w:val="000000"/>
              </w:rPr>
              <w:t>DVD drive</w:t>
            </w:r>
          </w:p>
        </w:tc>
        <w:tc>
          <w:tcPr>
            <w:tcW w:w="6693" w:type="dxa"/>
          </w:tcPr>
          <w:p w:rsidR="000B28DB" w:rsidRPr="009C3DEB" w:rsidRDefault="000B28D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0B28DB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0B28DB" w:rsidRPr="009C3DEB" w:rsidRDefault="000B28DB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0B28DB" w:rsidRPr="000B28DB" w:rsidRDefault="000B28DB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0B28DB">
              <w:rPr>
                <w:rFonts w:ascii="Times New Roman" w:hAnsi="Times New Roman"/>
                <w:color w:val="000000"/>
              </w:rPr>
              <w:t>printer</w:t>
            </w:r>
          </w:p>
        </w:tc>
        <w:tc>
          <w:tcPr>
            <w:tcW w:w="6693" w:type="dxa"/>
          </w:tcPr>
          <w:p w:rsidR="000B28DB" w:rsidRPr="009C3DEB" w:rsidRDefault="000B28D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9D61E2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477362" w:rsidRPr="009C3DEB" w:rsidRDefault="00477362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28DB" w:rsidRDefault="000B28DB" w:rsidP="00814CB4">
      <w:r>
        <w:separator/>
      </w:r>
    </w:p>
  </w:endnote>
  <w:endnote w:type="continuationSeparator" w:id="1">
    <w:p w:rsidR="000B28DB" w:rsidRDefault="000B28DB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28DB" w:rsidRDefault="000B28DB" w:rsidP="00814CB4">
      <w:r>
        <w:separator/>
      </w:r>
    </w:p>
  </w:footnote>
  <w:footnote w:type="continuationSeparator" w:id="1">
    <w:p w:rsidR="000B28DB" w:rsidRDefault="000B28DB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>Lesson 1</w:t>
    </w:r>
    <w:r w:rsidR="000B28DB">
      <w:rPr>
        <w:rFonts w:ascii="Times New Roman" w:hAnsi="Times New Roman"/>
        <w:color w:val="4F6228" w:themeColor="accent3" w:themeShade="80"/>
        <w:sz w:val="32"/>
        <w:szCs w:val="32"/>
      </w:rPr>
      <w:t>1 Technology</w:t>
    </w:r>
  </w:p>
  <w:p w:rsidR="000B28DB" w:rsidRDefault="000B28D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3794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B28DB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08ED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4F1C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A1D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A4E5B"/>
    <w:rsid w:val="00FB32C5"/>
    <w:rsid w:val="00FC1A59"/>
    <w:rsid w:val="00FD0266"/>
    <w:rsid w:val="00FD79E4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other%20vocabulary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other vocabulary template</Template>
  <TotalTime>4</TotalTime>
  <Pages>1</Pages>
  <Words>63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1</cp:revision>
  <cp:lastPrinted>2009-03-11T18:24:00Z</cp:lastPrinted>
  <dcterms:created xsi:type="dcterms:W3CDTF">2009-06-01T03:26:00Z</dcterms:created>
  <dcterms:modified xsi:type="dcterms:W3CDTF">2009-06-01T03:30:00Z</dcterms:modified>
</cp:coreProperties>
</file>